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5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5914"/>
        <w:gridCol w:w="2871"/>
      </w:tblGrid>
      <w:tr w:rsidR="00733F3A" w:rsidRPr="00733F3A">
        <w:trPr>
          <w:trHeight w:val="276"/>
        </w:trPr>
        <w:tc>
          <w:tcPr>
            <w:tcW w:w="87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F3A" w:rsidRPr="00733F3A" w:rsidRDefault="00706FA1" w:rsidP="00733F3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57pt;margin-top:11.25pt;width:334.5pt;height:14.25pt;z-index:251657728" fillcolor="blue" strokecolor="#33c" strokeweight="1pt" o:insetmode="auto">
                  <v:fill opacity=".5"/>
                  <v:shadow color="#99f" offset="3pt"/>
                  <v:textpath style="font-family:&quot;Georgia&quot;;font-size:18pt;font-weight:bold;v-text-kern:t" trim="t" fitpath="t" string="Relatório Mensal de Atendimento/2014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8630"/>
            </w:tblGrid>
            <w:tr w:rsidR="00733F3A" w:rsidRPr="00733F3A">
              <w:trPr>
                <w:trHeight w:val="322"/>
                <w:tblCellSpacing w:w="0" w:type="dxa"/>
              </w:trPr>
              <w:tc>
                <w:tcPr>
                  <w:tcW w:w="86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33F3A" w:rsidRPr="00733F3A" w:rsidRDefault="00733F3A" w:rsidP="00733F3A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733F3A">
                    <w:rPr>
                      <w:rFonts w:ascii="Arial" w:hAnsi="Arial" w:cs="Arial"/>
                      <w:sz w:val="28"/>
                      <w:szCs w:val="28"/>
                    </w:rPr>
                    <w:t> </w:t>
                  </w:r>
                </w:p>
              </w:tc>
            </w:tr>
            <w:tr w:rsidR="00733F3A" w:rsidRPr="00733F3A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33F3A" w:rsidRPr="00733F3A" w:rsidRDefault="00733F3A" w:rsidP="00733F3A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733F3A" w:rsidRPr="00733F3A" w:rsidRDefault="00733F3A" w:rsidP="00733F3A">
            <w:pPr>
              <w:rPr>
                <w:rFonts w:ascii="Arial" w:hAnsi="Arial" w:cs="Arial"/>
                <w:sz w:val="20"/>
              </w:rPr>
            </w:pPr>
          </w:p>
        </w:tc>
      </w:tr>
      <w:tr w:rsidR="00733F3A" w:rsidRPr="00733F3A">
        <w:trPr>
          <w:trHeight w:val="255"/>
        </w:trPr>
        <w:tc>
          <w:tcPr>
            <w:tcW w:w="87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3F3A" w:rsidRPr="00733F3A" w:rsidRDefault="00733F3A" w:rsidP="00733F3A">
            <w:pPr>
              <w:rPr>
                <w:rFonts w:ascii="Arial" w:hAnsi="Arial" w:cs="Arial"/>
                <w:sz w:val="20"/>
              </w:rPr>
            </w:pPr>
          </w:p>
        </w:tc>
      </w:tr>
      <w:tr w:rsidR="00733F3A" w:rsidRPr="00733F3A">
        <w:trPr>
          <w:trHeight w:val="270"/>
        </w:trPr>
        <w:tc>
          <w:tcPr>
            <w:tcW w:w="87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3F3A" w:rsidRPr="00733F3A" w:rsidRDefault="00733F3A" w:rsidP="00733F3A">
            <w:pPr>
              <w:rPr>
                <w:rFonts w:ascii="Arial" w:hAnsi="Arial" w:cs="Arial"/>
                <w:sz w:val="20"/>
              </w:rPr>
            </w:pPr>
          </w:p>
        </w:tc>
      </w:tr>
      <w:tr w:rsidR="00733F3A" w:rsidRPr="00733F3A">
        <w:trPr>
          <w:trHeight w:val="480"/>
        </w:trPr>
        <w:tc>
          <w:tcPr>
            <w:tcW w:w="87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76E93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ABRIL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733F3A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Vereador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733F3A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nº de Visitas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ANA LINO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4D3A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168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76E9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76E93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ARILDO BATISTA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81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EDGARD SASAKI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82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EDINHO GUEDES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150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FERNANDO DA ÓTICA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114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HERNANI BARRETO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89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5939B2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ITAMAR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289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5939B2" w:rsidP="006101E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JOSE </w:t>
            </w:r>
            <w:r w:rsidR="006101E3">
              <w:rPr>
                <w:rFonts w:ascii="Arial" w:hAnsi="Arial" w:cs="Arial"/>
                <w:sz w:val="28"/>
                <w:szCs w:val="28"/>
              </w:rPr>
              <w:t>FRANCISCO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53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MAURÍCIO HAKA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120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PAULIN</w:t>
            </w:r>
            <w:r w:rsidR="009A0586">
              <w:rPr>
                <w:rFonts w:ascii="Arial" w:hAnsi="Arial" w:cs="Arial"/>
                <w:sz w:val="28"/>
                <w:szCs w:val="28"/>
              </w:rPr>
              <w:t>H</w:t>
            </w:r>
            <w:r>
              <w:rPr>
                <w:rFonts w:ascii="Arial" w:hAnsi="Arial" w:cs="Arial"/>
                <w:sz w:val="28"/>
                <w:szCs w:val="28"/>
              </w:rPr>
              <w:t>O DO ESPORTE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134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6101E3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PASTOR ROGÉRIO TIMÓTEO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88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5939B2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ROSE GASPAR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138</w:t>
            </w:r>
          </w:p>
        </w:tc>
      </w:tr>
      <w:tr w:rsidR="00733F3A" w:rsidRPr="00733F3A">
        <w:trPr>
          <w:trHeight w:val="360"/>
        </w:trPr>
        <w:tc>
          <w:tcPr>
            <w:tcW w:w="5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rPr>
                <w:rFonts w:ascii="Arial" w:hAnsi="Arial" w:cs="Arial"/>
                <w:sz w:val="20"/>
              </w:rPr>
            </w:pPr>
            <w:r w:rsidRPr="00733F3A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733F3A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3F3A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733F3A" w:rsidRPr="00733F3A">
        <w:trPr>
          <w:trHeight w:val="375"/>
        </w:trPr>
        <w:tc>
          <w:tcPr>
            <w:tcW w:w="59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5939B2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VALMIR DO PQ. MEIA LUA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F3A" w:rsidRPr="00733F3A" w:rsidRDefault="009A0586" w:rsidP="00733F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286</w:t>
            </w:r>
          </w:p>
        </w:tc>
      </w:tr>
    </w:tbl>
    <w:p w:rsidR="00564122" w:rsidRPr="00413FCF" w:rsidRDefault="00564122" w:rsidP="00826B18">
      <w:pPr>
        <w:ind w:left="567"/>
        <w:jc w:val="center"/>
      </w:pPr>
    </w:p>
    <w:sectPr w:rsidR="00564122" w:rsidRPr="00413FCF" w:rsidSect="00733F3A">
      <w:headerReference w:type="default" r:id="rId7"/>
      <w:footerReference w:type="default" r:id="rId8"/>
      <w:pgSz w:w="11907" w:h="16840" w:code="9"/>
      <w:pgMar w:top="2552" w:right="1134" w:bottom="1843" w:left="1701" w:header="851" w:footer="226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7B" w:rsidRDefault="000D097B">
      <w:r>
        <w:separator/>
      </w:r>
    </w:p>
  </w:endnote>
  <w:endnote w:type="continuationSeparator" w:id="1">
    <w:p w:rsidR="000D097B" w:rsidRDefault="000D0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22" w:rsidRDefault="00564122">
    <w:pPr>
      <w:pStyle w:val="Rodap"/>
      <w:tabs>
        <w:tab w:val="clear" w:pos="4419"/>
        <w:tab w:val="clear" w:pos="8838"/>
      </w:tabs>
      <w:ind w:right="28"/>
      <w:jc w:val="center"/>
    </w:pPr>
    <w:r>
      <w:rPr>
        <w:rFonts w:ascii="Arial" w:hAnsi="Arial"/>
        <w:smallCaps/>
        <w:sz w:val="16"/>
      </w:rPr>
      <w:t>Praça dos Três Poderes, 74   -   CEP: 12.300-901   -   Caixa Postal 228   -   Tel.: (012)3952-1122   -   Fax: (012)3951-7808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7B" w:rsidRDefault="000D097B">
      <w:r>
        <w:separator/>
      </w:r>
    </w:p>
  </w:footnote>
  <w:footnote w:type="continuationSeparator" w:id="1">
    <w:p w:rsidR="000D097B" w:rsidRDefault="000D0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01" w:type="dxa"/>
      <w:tblLayout w:type="fixed"/>
      <w:tblCellMar>
        <w:left w:w="0" w:type="dxa"/>
        <w:right w:w="0" w:type="dxa"/>
      </w:tblCellMar>
      <w:tblLook w:val="0000"/>
    </w:tblPr>
    <w:tblGrid>
      <w:gridCol w:w="703"/>
      <w:gridCol w:w="1606"/>
      <w:gridCol w:w="9286"/>
      <w:gridCol w:w="649"/>
    </w:tblGrid>
    <w:tr w:rsidR="00564122">
      <w:tc>
        <w:tcPr>
          <w:tcW w:w="703" w:type="dxa"/>
        </w:tcPr>
        <w:p w:rsidR="00564122" w:rsidRDefault="00706FA1">
          <w:pPr>
            <w:tabs>
              <w:tab w:val="left" w:pos="2835"/>
            </w:tabs>
            <w:spacing w:line="360" w:lineRule="auto"/>
            <w:jc w:val="both"/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49" type="#_x0000_t202" style="position:absolute;left:0;text-align:left;margin-left:465.85pt;margin-top:41.1pt;width:21.3pt;height:7.15pt;z-index:251657728" o:allowincell="f" filled="f" stroked="f">
                <v:textbox style="mso-next-textbox:#_x0000_s2049" inset="0,0,0,0">
                  <w:txbxContent>
                    <w:p w:rsidR="00564122" w:rsidRDefault="00564122">
                      <w:pPr>
                        <w:jc w:val="center"/>
                        <w:rPr>
                          <w:sz w:val="12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606" w:type="dxa"/>
        </w:tcPr>
        <w:p w:rsidR="00564122" w:rsidRDefault="0075116E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016000" cy="800100"/>
                <wp:effectExtent l="19050" t="0" r="0" b="0"/>
                <wp:docPr id="1" name="Imagem 1" descr="LOGO_CA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A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60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86" w:type="dxa"/>
        </w:tcPr>
        <w:p w:rsidR="00564122" w:rsidRDefault="00564122">
          <w:pPr>
            <w:jc w:val="center"/>
            <w:rPr>
              <w:b/>
              <w:spacing w:val="20"/>
              <w:sz w:val="16"/>
            </w:rPr>
          </w:pPr>
        </w:p>
        <w:p w:rsidR="00564122" w:rsidRDefault="00564122">
          <w:pPr>
            <w:jc w:val="center"/>
            <w:rPr>
              <w:b/>
              <w:spacing w:val="20"/>
              <w:sz w:val="42"/>
            </w:rPr>
          </w:pPr>
          <w:r>
            <w:rPr>
              <w:b/>
              <w:spacing w:val="20"/>
              <w:sz w:val="42"/>
            </w:rPr>
            <w:t>CÂMARA  MUNICIPAL  DE  JACAREÍ  -  SP</w:t>
          </w:r>
        </w:p>
        <w:p w:rsidR="00564122" w:rsidRDefault="00564122">
          <w:pPr>
            <w:spacing w:before="80"/>
            <w:jc w:val="center"/>
          </w:pPr>
          <w:r>
            <w:rPr>
              <w:b/>
            </w:rPr>
            <w:t>PALÁCIO DA LIBERDADE</w:t>
          </w:r>
        </w:p>
        <w:p w:rsidR="00564122" w:rsidRDefault="00564122">
          <w:pPr>
            <w:tabs>
              <w:tab w:val="left" w:pos="2835"/>
            </w:tabs>
            <w:spacing w:line="360" w:lineRule="auto"/>
            <w:jc w:val="both"/>
          </w:pPr>
        </w:p>
      </w:tc>
      <w:tc>
        <w:tcPr>
          <w:tcW w:w="649" w:type="dxa"/>
        </w:tcPr>
        <w:p w:rsidR="00564122" w:rsidRDefault="00564122">
          <w:pPr>
            <w:tabs>
              <w:tab w:val="left" w:pos="2835"/>
            </w:tabs>
            <w:spacing w:line="360" w:lineRule="auto"/>
            <w:jc w:val="both"/>
          </w:pPr>
        </w:p>
      </w:tc>
    </w:tr>
  </w:tbl>
  <w:p w:rsidR="00564122" w:rsidRDefault="0056412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9A5"/>
    <w:multiLevelType w:val="hybridMultilevel"/>
    <w:tmpl w:val="ACEC4A66"/>
    <w:lvl w:ilvl="0" w:tplc="95AA3070">
      <w:start w:val="420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B64B2F"/>
    <w:multiLevelType w:val="singleLevel"/>
    <w:tmpl w:val="0BC6E546"/>
    <w:lvl w:ilvl="0">
      <w:start w:val="2"/>
      <w:numFmt w:val="lowerLetter"/>
      <w:lvlText w:val="%1)"/>
      <w:lvlJc w:val="left"/>
      <w:pPr>
        <w:tabs>
          <w:tab w:val="num" w:pos="1425"/>
        </w:tabs>
        <w:ind w:left="1425" w:hanging="1425"/>
      </w:pPr>
      <w:rPr>
        <w:rFonts w:hint="default"/>
        <w:b/>
      </w:rPr>
    </w:lvl>
  </w:abstractNum>
  <w:abstractNum w:abstractNumId="2">
    <w:nsid w:val="74680986"/>
    <w:multiLevelType w:val="singleLevel"/>
    <w:tmpl w:val="18282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13FCF"/>
    <w:rsid w:val="00002C24"/>
    <w:rsid w:val="00005097"/>
    <w:rsid w:val="00017EB7"/>
    <w:rsid w:val="0006376D"/>
    <w:rsid w:val="00081FE6"/>
    <w:rsid w:val="000A526D"/>
    <w:rsid w:val="000B511D"/>
    <w:rsid w:val="000D097B"/>
    <w:rsid w:val="000D5384"/>
    <w:rsid w:val="000F681B"/>
    <w:rsid w:val="001365D2"/>
    <w:rsid w:val="001A466D"/>
    <w:rsid w:val="001C74A7"/>
    <w:rsid w:val="00205800"/>
    <w:rsid w:val="00232C8B"/>
    <w:rsid w:val="00260B09"/>
    <w:rsid w:val="002A0288"/>
    <w:rsid w:val="002C2CC0"/>
    <w:rsid w:val="002E5093"/>
    <w:rsid w:val="0032455C"/>
    <w:rsid w:val="00385958"/>
    <w:rsid w:val="003D03FF"/>
    <w:rsid w:val="003D0929"/>
    <w:rsid w:val="003D2540"/>
    <w:rsid w:val="003D4AF4"/>
    <w:rsid w:val="003D67C0"/>
    <w:rsid w:val="00413FCF"/>
    <w:rsid w:val="00461484"/>
    <w:rsid w:val="00470B7A"/>
    <w:rsid w:val="00472E21"/>
    <w:rsid w:val="004B101F"/>
    <w:rsid w:val="004D3A9F"/>
    <w:rsid w:val="0055584C"/>
    <w:rsid w:val="00564122"/>
    <w:rsid w:val="00574790"/>
    <w:rsid w:val="00581DE6"/>
    <w:rsid w:val="0058367C"/>
    <w:rsid w:val="005939B2"/>
    <w:rsid w:val="00601ECC"/>
    <w:rsid w:val="006101E3"/>
    <w:rsid w:val="00623FB4"/>
    <w:rsid w:val="006330C8"/>
    <w:rsid w:val="006348EA"/>
    <w:rsid w:val="00650075"/>
    <w:rsid w:val="00651804"/>
    <w:rsid w:val="0065598D"/>
    <w:rsid w:val="00684AB7"/>
    <w:rsid w:val="00696250"/>
    <w:rsid w:val="006D3DB4"/>
    <w:rsid w:val="006D471B"/>
    <w:rsid w:val="006E16AC"/>
    <w:rsid w:val="006F091D"/>
    <w:rsid w:val="00706FA1"/>
    <w:rsid w:val="00707A3F"/>
    <w:rsid w:val="00711C4B"/>
    <w:rsid w:val="00733F3A"/>
    <w:rsid w:val="0075116E"/>
    <w:rsid w:val="007742C8"/>
    <w:rsid w:val="00776E93"/>
    <w:rsid w:val="0079619C"/>
    <w:rsid w:val="007D2B00"/>
    <w:rsid w:val="007D6C9A"/>
    <w:rsid w:val="007F6FFD"/>
    <w:rsid w:val="00826B18"/>
    <w:rsid w:val="008278C3"/>
    <w:rsid w:val="00852544"/>
    <w:rsid w:val="00857DE6"/>
    <w:rsid w:val="0091601D"/>
    <w:rsid w:val="009375D3"/>
    <w:rsid w:val="0095744F"/>
    <w:rsid w:val="009A0586"/>
    <w:rsid w:val="009D5FDC"/>
    <w:rsid w:val="009E495C"/>
    <w:rsid w:val="00A559C0"/>
    <w:rsid w:val="00A56242"/>
    <w:rsid w:val="00A83A3F"/>
    <w:rsid w:val="00AA1D33"/>
    <w:rsid w:val="00AB4BE5"/>
    <w:rsid w:val="00AC2C6A"/>
    <w:rsid w:val="00AD558A"/>
    <w:rsid w:val="00AD6A82"/>
    <w:rsid w:val="00AF2970"/>
    <w:rsid w:val="00B03684"/>
    <w:rsid w:val="00B159B4"/>
    <w:rsid w:val="00B211CE"/>
    <w:rsid w:val="00BD18B1"/>
    <w:rsid w:val="00C03931"/>
    <w:rsid w:val="00C55D3B"/>
    <w:rsid w:val="00C67EB7"/>
    <w:rsid w:val="00C8593F"/>
    <w:rsid w:val="00C92617"/>
    <w:rsid w:val="00C949F3"/>
    <w:rsid w:val="00CA470A"/>
    <w:rsid w:val="00CD1A26"/>
    <w:rsid w:val="00CF3F80"/>
    <w:rsid w:val="00D04180"/>
    <w:rsid w:val="00D166D9"/>
    <w:rsid w:val="00D2520F"/>
    <w:rsid w:val="00D65EB0"/>
    <w:rsid w:val="00DD631D"/>
    <w:rsid w:val="00DE11BD"/>
    <w:rsid w:val="00DF3E25"/>
    <w:rsid w:val="00E03EC7"/>
    <w:rsid w:val="00E33DD7"/>
    <w:rsid w:val="00E3462E"/>
    <w:rsid w:val="00E409A4"/>
    <w:rsid w:val="00E475E6"/>
    <w:rsid w:val="00E5386B"/>
    <w:rsid w:val="00E673CE"/>
    <w:rsid w:val="00E74C90"/>
    <w:rsid w:val="00E9271B"/>
    <w:rsid w:val="00EC418A"/>
    <w:rsid w:val="00EF7D0F"/>
    <w:rsid w:val="00F031E1"/>
    <w:rsid w:val="00F75C24"/>
    <w:rsid w:val="00F90390"/>
    <w:rsid w:val="00FB5102"/>
    <w:rsid w:val="00FD157D"/>
    <w:rsid w:val="00FD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598D"/>
    <w:rPr>
      <w:sz w:val="24"/>
    </w:rPr>
  </w:style>
  <w:style w:type="paragraph" w:styleId="Ttulo1">
    <w:name w:val="heading 1"/>
    <w:basedOn w:val="Normal"/>
    <w:next w:val="Normal"/>
    <w:qFormat/>
    <w:rsid w:val="0065598D"/>
    <w:pPr>
      <w:keepNext/>
      <w:tabs>
        <w:tab w:val="left" w:pos="2835"/>
      </w:tabs>
      <w:spacing w:line="360" w:lineRule="auto"/>
      <w:jc w:val="both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65598D"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rsid w:val="0065598D"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rsid w:val="0065598D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65598D"/>
    <w:pPr>
      <w:keepNext/>
      <w:jc w:val="center"/>
      <w:outlineLvl w:val="4"/>
    </w:pPr>
    <w:rPr>
      <w:b/>
      <w:sz w:val="28"/>
      <w:u w:val="single"/>
    </w:rPr>
  </w:style>
  <w:style w:type="paragraph" w:styleId="Ttulo6">
    <w:name w:val="heading 6"/>
    <w:basedOn w:val="Normal"/>
    <w:next w:val="Normal"/>
    <w:qFormat/>
    <w:rsid w:val="0065598D"/>
    <w:pPr>
      <w:keepNext/>
      <w:jc w:val="center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65598D"/>
    <w:pPr>
      <w:keepNext/>
      <w:jc w:val="right"/>
      <w:outlineLvl w:val="6"/>
    </w:pPr>
    <w:rPr>
      <w:sz w:val="28"/>
    </w:rPr>
  </w:style>
  <w:style w:type="paragraph" w:styleId="Ttulo8">
    <w:name w:val="heading 8"/>
    <w:basedOn w:val="Normal"/>
    <w:next w:val="Normal"/>
    <w:qFormat/>
    <w:rsid w:val="0065598D"/>
    <w:pPr>
      <w:keepNext/>
      <w:outlineLvl w:val="7"/>
    </w:pPr>
    <w:rPr>
      <w:b/>
      <w:sz w:val="28"/>
    </w:rPr>
  </w:style>
  <w:style w:type="paragraph" w:styleId="Ttulo9">
    <w:name w:val="heading 9"/>
    <w:basedOn w:val="Normal"/>
    <w:next w:val="Normal"/>
    <w:qFormat/>
    <w:rsid w:val="0065598D"/>
    <w:pPr>
      <w:keepNext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5598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5598D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65598D"/>
    <w:pPr>
      <w:jc w:val="both"/>
    </w:pPr>
    <w:rPr>
      <w:rFonts w:ascii="Century Schoolbook" w:hAnsi="Century Schoolbook"/>
    </w:rPr>
  </w:style>
  <w:style w:type="paragraph" w:styleId="MapadoDocumento">
    <w:name w:val="Document Map"/>
    <w:basedOn w:val="Normal"/>
    <w:semiHidden/>
    <w:rsid w:val="0065598D"/>
    <w:pPr>
      <w:shd w:val="clear" w:color="auto" w:fill="000080"/>
    </w:pPr>
    <w:rPr>
      <w:rFonts w:ascii="Tahoma" w:hAnsi="Tahoma"/>
    </w:rPr>
  </w:style>
  <w:style w:type="paragraph" w:styleId="Ttulo">
    <w:name w:val="Title"/>
    <w:basedOn w:val="Normal"/>
    <w:qFormat/>
    <w:rsid w:val="0065598D"/>
    <w:pPr>
      <w:jc w:val="center"/>
    </w:pPr>
    <w:rPr>
      <w:rFonts w:ascii="Comic Sans MS" w:hAnsi="Comic Sans MS"/>
      <w:sz w:val="28"/>
    </w:rPr>
  </w:style>
  <w:style w:type="character" w:styleId="Nmerodepgina">
    <w:name w:val="page number"/>
    <w:basedOn w:val="Fontepargpadro"/>
    <w:rsid w:val="0065598D"/>
  </w:style>
  <w:style w:type="paragraph" w:styleId="Textodebalo">
    <w:name w:val="Balloon Text"/>
    <w:basedOn w:val="Normal"/>
    <w:link w:val="TextodebaloChar"/>
    <w:rsid w:val="009A058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A05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Timbrad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Timbrado.dot</Template>
  <TotalTime>2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CAMARA MUNICIPAL DE JACAREI - Ver. Egídio A. Coimbra</dc:creator>
  <cp:lastModifiedBy>user</cp:lastModifiedBy>
  <cp:revision>2</cp:revision>
  <cp:lastPrinted>2008-03-03T13:12:00Z</cp:lastPrinted>
  <dcterms:created xsi:type="dcterms:W3CDTF">2014-05-05T11:17:00Z</dcterms:created>
  <dcterms:modified xsi:type="dcterms:W3CDTF">2014-05-05T11:17:00Z</dcterms:modified>
</cp:coreProperties>
</file>